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AC22AF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5CF87FF6" w:rsidR="006F7F91" w:rsidRPr="005425EF" w:rsidRDefault="00E63F56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DM01AVCH24LV95D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="00D761FD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DM01AVCH24LV95D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3A0B423A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="001A35E9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75279EDF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19BA7EAF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E63F56">
        <w:rPr>
          <w:rStyle w:val="Hervorhebung"/>
          <w:color w:val="9BBB59"/>
        </w:rPr>
        <w:t>DM01AVCH24LV95D</w:t>
      </w:r>
      <w:r w:rsidRPr="00BE7813">
        <w:rPr>
          <w:rStyle w:val="Hervorhebung"/>
          <w:color w:val="9BBB59"/>
        </w:rPr>
        <w:t>.TXT</w:t>
      </w:r>
    </w:p>
    <w:p w14:paraId="268D6B64" w14:textId="246F046A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E63F56">
        <w:rPr>
          <w:rStyle w:val="Hervorhebung"/>
          <w:color w:val="9BBB59"/>
        </w:rPr>
        <w:t>DM01AVCH24LV95D</w:t>
      </w:r>
      <w:r w:rsidRPr="00BE7813">
        <w:rPr>
          <w:rStyle w:val="Hervorhebung"/>
          <w:color w:val="9BBB59"/>
        </w:rPr>
        <w:t>.TXT</w:t>
      </w:r>
    </w:p>
    <w:p w14:paraId="222D3A17" w14:textId="40E4CDCE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E63F56">
        <w:rPr>
          <w:rStyle w:val="Hervorhebung"/>
          <w:color w:val="9BBB59"/>
        </w:rPr>
        <w:t>DM01AVCH24LV95D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477960FD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lastRenderedPageBreak/>
        <w:t>MutVerweise_</w:t>
      </w:r>
      <w:r w:rsidR="00E63F56">
        <w:rPr>
          <w:rStyle w:val="Hervorhebung"/>
          <w:color w:val="9BBB59"/>
        </w:rPr>
        <w:t>DM01AVCH24LV95D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5EB05A51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E63F56">
        <w:rPr>
          <w:rStyle w:val="Hervorhebung"/>
          <w:color w:val="9BBB59"/>
        </w:rPr>
        <w:t>DM01AVCH24LV95D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5EA39BB2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E63F56">
        <w:rPr>
          <w:rStyle w:val="Hervorhebung"/>
          <w:color w:val="9BBB59"/>
        </w:rPr>
        <w:t>DM01AVCH24LV95D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13B6825D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E63F56">
        <w:rPr>
          <w:rStyle w:val="Hervorhebung"/>
          <w:color w:val="9BBB59"/>
        </w:rPr>
        <w:t>DM01AVCH24LV95D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2235B73C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E63F56">
        <w:rPr>
          <w:rStyle w:val="Hervorhebung"/>
          <w:color w:val="9BBB59"/>
        </w:rPr>
        <w:t>DM01AVCH24LV95D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37454A5F" w:rsidR="006F7F91" w:rsidRPr="00E57B47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  <w:r w:rsidR="000D2BBE" w:rsidRPr="000A4C2A">
        <w:rPr>
          <w:rFonts w:asciiTheme="minorHAnsi" w:hAnsiTheme="minorHAnsi"/>
          <w:szCs w:val="20"/>
        </w:rPr>
        <w:t xml:space="preserve">oder </w:t>
      </w:r>
      <w:r w:rsidR="000D2BBE">
        <w:rPr>
          <w:rFonts w:asciiTheme="minorHAnsi" w:hAnsiTheme="minorHAnsi"/>
          <w:szCs w:val="20"/>
        </w:rPr>
        <w:t xml:space="preserve">Definitionen </w:t>
      </w:r>
      <w:r w:rsidR="000D2BBE" w:rsidRPr="000A4C2A">
        <w:rPr>
          <w:rFonts w:asciiTheme="minorHAnsi" w:hAnsiTheme="minorHAnsi"/>
          <w:szCs w:val="20"/>
        </w:rPr>
        <w:t>importieren</w:t>
      </w:r>
    </w:p>
    <w:p w14:paraId="7842F666" w14:textId="15F04017" w:rsidR="000D2BBE" w:rsidRPr="000D2BBE" w:rsidRDefault="000D2BBE" w:rsidP="000D2BBE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0D2BBE">
        <w:rPr>
          <w:rStyle w:val="Hervorhebung"/>
          <w:color w:val="9BBB59"/>
        </w:rPr>
        <w:t>MittelBildung_DM01AVCH24LV95D.TXT</w:t>
      </w:r>
    </w:p>
    <w:p w14:paraId="3B7C8D6B" w14:textId="77777777" w:rsidR="006F7F91" w:rsidRPr="00E57B47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374CCDB0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E7813">
        <w:rPr>
          <w:rStyle w:val="Hervorhebung"/>
          <w:color w:val="9BBB59"/>
        </w:rPr>
        <w:t>ArtCode_</w:t>
      </w:r>
      <w:r w:rsidR="00E63F56">
        <w:rPr>
          <w:rStyle w:val="Hervorhebung"/>
          <w:color w:val="9BBB59"/>
        </w:rPr>
        <w:t>DM01AVCH24LV95D</w:t>
      </w:r>
      <w:r w:rsidR="006F7F91" w:rsidRPr="002942B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5D4F9BEA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E63F56">
        <w:rPr>
          <w:rStyle w:val="Hervorhebung"/>
          <w:color w:val="9BBB59"/>
        </w:rPr>
        <w:t>DM01AVCH24LV95D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47971C1D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E63F56">
        <w:rPr>
          <w:rStyle w:val="Hervorhebung"/>
          <w:color w:val="9BBB59"/>
        </w:rPr>
        <w:t>DM01AVCH24LV95D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Drucklistensprache einstellen</w:t>
      </w:r>
    </w:p>
    <w:p w14:paraId="5752E9A4" w14:textId="12CCE506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Lokalisierung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4FD32191" w14:textId="77777777" w:rsidR="001A35E9" w:rsidRPr="00FC5C7E" w:rsidRDefault="001A35E9" w:rsidP="001A35E9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373C2D2C" w14:textId="091EDDFB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 w:rsidR="00E57B47"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 w:rsidR="00E57B47"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28452CF8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E63F56">
        <w:rPr>
          <w:rStyle w:val="Hervorhebung"/>
          <w:color w:val="9BBB59"/>
        </w:rPr>
        <w:t>DM01AVCH24LV95D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6AECF8C3" w:rsidR="006F7F91" w:rsidRPr="00E57B47" w:rsidRDefault="006F7F91" w:rsidP="00E57B47">
      <w:pPr>
        <w:ind w:left="720"/>
        <w:rPr>
          <w:rStyle w:val="Hervorhebung"/>
          <w:color w:val="9BBB59"/>
        </w:rPr>
      </w:pPr>
      <w:r w:rsidRPr="00E57B47">
        <w:rPr>
          <w:rStyle w:val="Hervorhebung"/>
          <w:iCs w:val="0"/>
          <w:color w:val="000000" w:themeColor="text1"/>
        </w:rPr>
        <w:t>Lade Abfrage von Datei:</w:t>
      </w:r>
      <w:r w:rsidRPr="00E57B47">
        <w:rPr>
          <w:rStyle w:val="Hervorhebung"/>
          <w:color w:val="9BBB59"/>
        </w:rPr>
        <w:tab/>
      </w:r>
      <w:r w:rsidRPr="00E57B47">
        <w:rPr>
          <w:rStyle w:val="Hervorhebung"/>
          <w:color w:val="9BBB59"/>
        </w:rPr>
        <w:tab/>
      </w:r>
      <w:r w:rsidR="00222947" w:rsidRPr="00222947">
        <w:rPr>
          <w:rStyle w:val="Hervorhebung"/>
          <w:color w:val="9BBB59"/>
        </w:rPr>
        <w:t>Abf_AV_</w:t>
      </w:r>
      <w:r w:rsidR="00E63F56">
        <w:rPr>
          <w:rStyle w:val="Hervorhebung"/>
          <w:color w:val="9BBB59"/>
        </w:rPr>
        <w:t>DM01AVCH24LV95D</w:t>
      </w:r>
      <w:r w:rsidRPr="002942BB">
        <w:rPr>
          <w:rStyle w:val="Hervorhebung"/>
          <w:color w:val="9BBB59"/>
        </w:rPr>
        <w:t>.txt</w:t>
      </w:r>
    </w:p>
    <w:p w14:paraId="56CD92AC" w14:textId="2CF95099" w:rsidR="006F7F91" w:rsidRPr="00E57B47" w:rsidRDefault="006F7F91" w:rsidP="00E57B47">
      <w:pPr>
        <w:ind w:left="720"/>
        <w:rPr>
          <w:rStyle w:val="Hervorhebung"/>
          <w:iCs w:val="0"/>
          <w:color w:val="9BBB59"/>
        </w:rPr>
      </w:pPr>
      <w:r w:rsidRPr="00E57B47">
        <w:rPr>
          <w:rStyle w:val="Hervorhebung"/>
          <w:color w:val="000000" w:themeColor="text1"/>
        </w:rPr>
        <w:t>Lade Legende von Datei:</w:t>
      </w:r>
      <w:r w:rsidRPr="00E57B47">
        <w:rPr>
          <w:rStyle w:val="Hervorhebung"/>
          <w:color w:val="9BBB59"/>
        </w:rPr>
        <w:tab/>
      </w:r>
      <w:r w:rsidRPr="00E57B47">
        <w:rPr>
          <w:rStyle w:val="Hervorhebung"/>
          <w:color w:val="9BBB59"/>
        </w:rPr>
        <w:tab/>
      </w:r>
      <w:r w:rsidR="00222947" w:rsidRPr="00E57B47">
        <w:rPr>
          <w:rStyle w:val="Hervorhebung"/>
          <w:iCs w:val="0"/>
          <w:color w:val="9BBB59"/>
        </w:rPr>
        <w:t>Leg_PfdGB_</w:t>
      </w:r>
      <w:r w:rsidR="00E63F56" w:rsidRPr="00E57B47">
        <w:rPr>
          <w:rStyle w:val="Hervorhebung"/>
          <w:iCs w:val="0"/>
          <w:color w:val="9BBB59"/>
        </w:rPr>
        <w:t>DM01AVCH24LV95D</w:t>
      </w:r>
      <w:r w:rsidRPr="00E57B47">
        <w:rPr>
          <w:rStyle w:val="Hervorhebung"/>
          <w:iCs w:val="0"/>
          <w:color w:val="9BBB59"/>
        </w:rPr>
        <w:t xml:space="preserve">.txt </w:t>
      </w:r>
    </w:p>
    <w:p w14:paraId="2780BC4F" w14:textId="52572B5E" w:rsidR="006F7F91" w:rsidRPr="00E57B47" w:rsidRDefault="006F7F91" w:rsidP="00E57B47">
      <w:pPr>
        <w:ind w:left="720"/>
        <w:rPr>
          <w:rStyle w:val="Hervorhebung"/>
          <w:color w:val="9BBB59"/>
        </w:rPr>
      </w:pPr>
      <w:r w:rsidRPr="00E57B47">
        <w:rPr>
          <w:rStyle w:val="Hervorhebung"/>
          <w:iCs w:val="0"/>
          <w:color w:val="000000" w:themeColor="text1"/>
        </w:rPr>
        <w:t>Lade Grössenfaktoren von Datei:</w:t>
      </w:r>
      <w:r w:rsidRPr="00E57B47">
        <w:rPr>
          <w:rStyle w:val="Hervorhebung"/>
          <w:iCs w:val="0"/>
          <w:color w:val="9BBB59"/>
        </w:rPr>
        <w:tab/>
      </w:r>
      <w:r w:rsidRPr="002942BB">
        <w:rPr>
          <w:rStyle w:val="Hervorhebung"/>
          <w:color w:val="9BBB59"/>
        </w:rPr>
        <w:t>Fak_</w:t>
      </w:r>
      <w:r w:rsidR="00E63F56">
        <w:rPr>
          <w:rStyle w:val="Hervorhebung"/>
          <w:color w:val="9BBB59"/>
        </w:rPr>
        <w:t>DM01AVCH24LV95D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48B9E" w14:textId="77777777" w:rsidR="00AC22AF" w:rsidRDefault="00AC22AF" w:rsidP="00254025">
      <w:pPr>
        <w:spacing w:after="0"/>
      </w:pPr>
      <w:r>
        <w:separator/>
      </w:r>
    </w:p>
  </w:endnote>
  <w:endnote w:type="continuationSeparator" w:id="0">
    <w:p w14:paraId="4BA1515B" w14:textId="77777777" w:rsidR="00AC22AF" w:rsidRDefault="00AC22AF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A0588" w14:textId="77777777" w:rsidR="00E57B47" w:rsidRDefault="00E57B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E57B47" w14:paraId="369C6BEE" w14:textId="77777777" w:rsidTr="00911DC7">
      <w:trPr>
        <w:trHeight w:val="432"/>
      </w:trPr>
      <w:tc>
        <w:tcPr>
          <w:tcW w:w="5043" w:type="dxa"/>
          <w:vAlign w:val="bottom"/>
        </w:tcPr>
        <w:p w14:paraId="785B800E" w14:textId="77777777" w:rsidR="00E57B47" w:rsidRPr="00A9256E" w:rsidRDefault="00E57B47" w:rsidP="00E57B47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>
            <w:rPr>
              <w:noProof/>
            </w:rPr>
            <w:t>19.03.2020</w:t>
          </w:r>
          <w:r>
            <w:fldChar w:fldCharType="end"/>
          </w:r>
        </w:p>
      </w:tc>
      <w:tc>
        <w:tcPr>
          <w:tcW w:w="4752" w:type="dxa"/>
        </w:tcPr>
        <w:p w14:paraId="694C7E76" w14:textId="77777777" w:rsidR="00E57B47" w:rsidRPr="00A9256E" w:rsidRDefault="00E57B47" w:rsidP="00E57B47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58679216" w14:textId="77777777" w:rsidR="00E57B47" w:rsidRDefault="00E57B47" w:rsidP="00E57B47">
    <w:pPr>
      <w:pStyle w:val="Fuzeile"/>
    </w:pP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705149A5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0D2BBE">
            <w:rPr>
              <w:noProof/>
            </w:rPr>
            <w:t>19.03.2020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DED57" w14:textId="77777777" w:rsidR="00AC22AF" w:rsidRDefault="00AC22AF" w:rsidP="00254025">
      <w:pPr>
        <w:spacing w:after="0"/>
      </w:pPr>
      <w:r>
        <w:separator/>
      </w:r>
    </w:p>
  </w:footnote>
  <w:footnote w:type="continuationSeparator" w:id="0">
    <w:p w14:paraId="6CD3265A" w14:textId="77777777" w:rsidR="00AC22AF" w:rsidRDefault="00AC22AF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19C28" w14:textId="77777777" w:rsidR="00E57B47" w:rsidRDefault="00E57B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F1D41" w14:textId="77777777" w:rsidR="00E57B47" w:rsidRDefault="00E57B4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2BBE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A35E9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1489B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29AC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22AF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65093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36FD3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761FD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57B47"/>
    <w:rsid w:val="00E60329"/>
    <w:rsid w:val="00E62295"/>
    <w:rsid w:val="00E63F56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653C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050A7D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8A6880"/>
    <w:rsid w:val="009A68DE"/>
    <w:rsid w:val="00AD6C85"/>
    <w:rsid w:val="00B23237"/>
    <w:rsid w:val="00BA4A8B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0ED05A-9FBD-4DCF-BEB6-F4C119CA1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874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110</cp:revision>
  <cp:lastPrinted>2018-04-11T14:56:00Z</cp:lastPrinted>
  <dcterms:created xsi:type="dcterms:W3CDTF">2018-04-11T14:54:00Z</dcterms:created>
  <dcterms:modified xsi:type="dcterms:W3CDTF">2020-03-19T14:31:00Z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